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7B7DD" w14:textId="73D16794" w:rsidR="005C015C" w:rsidRPr="005C015C" w:rsidRDefault="005C015C" w:rsidP="00482CC5">
      <w:pPr>
        <w:spacing w:after="0"/>
        <w:ind w:left="720" w:hanging="360"/>
        <w:rPr>
          <w:b/>
          <w:bCs/>
          <w:sz w:val="28"/>
          <w:szCs w:val="28"/>
          <w:u w:val="single"/>
        </w:rPr>
      </w:pPr>
      <w:r w:rsidRPr="005C015C">
        <w:rPr>
          <w:b/>
          <w:bCs/>
          <w:sz w:val="28"/>
          <w:szCs w:val="28"/>
          <w:u w:val="single"/>
        </w:rPr>
        <w:t>Instructions</w:t>
      </w:r>
    </w:p>
    <w:p w14:paraId="585CB8F6" w14:textId="67416741" w:rsidR="007C3A42" w:rsidRDefault="00B83F95" w:rsidP="00482CC5">
      <w:pPr>
        <w:pStyle w:val="ListParagraph"/>
        <w:numPr>
          <w:ilvl w:val="0"/>
          <w:numId w:val="1"/>
        </w:numPr>
        <w:spacing w:after="0"/>
        <w:rPr>
          <w:rStyle w:val="Hyperlink"/>
        </w:rPr>
      </w:pPr>
      <w:r w:rsidRPr="00482CC5">
        <w:t xml:space="preserve">Email </w:t>
      </w:r>
      <w:r w:rsidR="005C015C">
        <w:t xml:space="preserve">completed form </w:t>
      </w:r>
      <w:r w:rsidRPr="00482CC5">
        <w:t xml:space="preserve">to: </w:t>
      </w:r>
      <w:hyperlink r:id="rId8" w:history="1">
        <w:r w:rsidR="00175E0F" w:rsidRPr="00482CC5">
          <w:rPr>
            <w:rStyle w:val="Hyperlink"/>
          </w:rPr>
          <w:t>GC_Vendorpickup@digicorner.onmicrosoft.com</w:t>
        </w:r>
      </w:hyperlink>
    </w:p>
    <w:p w14:paraId="417559D4" w14:textId="3E220CEC" w:rsidR="00AA4EF9" w:rsidRDefault="00AA4EF9" w:rsidP="00482CC5">
      <w:pPr>
        <w:pStyle w:val="ListParagraph"/>
        <w:numPr>
          <w:ilvl w:val="0"/>
          <w:numId w:val="1"/>
        </w:numPr>
        <w:spacing w:after="0"/>
        <w:rPr>
          <w:rStyle w:val="Hyperlink"/>
        </w:rPr>
      </w:pPr>
      <w:r>
        <w:t>Attach approved ATS to your email.</w:t>
      </w:r>
    </w:p>
    <w:p w14:paraId="446C402B" w14:textId="00714A2C" w:rsidR="00482CC5" w:rsidRDefault="00482CC5" w:rsidP="00482CC5">
      <w:pPr>
        <w:pStyle w:val="ListParagraph"/>
        <w:numPr>
          <w:ilvl w:val="0"/>
          <w:numId w:val="1"/>
        </w:numPr>
      </w:pPr>
      <w:r w:rsidRPr="00482CC5">
        <w:t xml:space="preserve">Make sure the product is ready before you send the </w:t>
      </w:r>
      <w:r w:rsidR="00AA4EF9" w:rsidRPr="00482CC5">
        <w:t>form.</w:t>
      </w:r>
    </w:p>
    <w:p w14:paraId="5BE58BC0" w14:textId="5DD2EA8A" w:rsidR="0085134B" w:rsidRDefault="0085134B" w:rsidP="00482CC5">
      <w:pPr>
        <w:pStyle w:val="ListParagraph"/>
        <w:numPr>
          <w:ilvl w:val="0"/>
          <w:numId w:val="1"/>
        </w:numPr>
      </w:pPr>
      <w:r w:rsidRPr="008A494C">
        <w:t xml:space="preserve">We will confirm and advise you of transport </w:t>
      </w:r>
      <w:r w:rsidR="00AA4EF9" w:rsidRPr="008A494C">
        <w:t>arrangements.</w:t>
      </w:r>
    </w:p>
    <w:p w14:paraId="6B10C0B0" w14:textId="188CEDDB" w:rsidR="00320B62" w:rsidRDefault="004C7D9E" w:rsidP="00482CC5">
      <w:pPr>
        <w:pStyle w:val="ListParagraph"/>
        <w:numPr>
          <w:ilvl w:val="0"/>
          <w:numId w:val="1"/>
        </w:numPr>
      </w:pPr>
      <w:r>
        <w:t>TFMC Receiving will not accept freight without TFMC PO number reference and approved ATS.</w:t>
      </w:r>
    </w:p>
    <w:p w14:paraId="4239676E" w14:textId="3AB099C0" w:rsidR="00942CDD" w:rsidRDefault="00320B62" w:rsidP="005C015C">
      <w:pPr>
        <w:pStyle w:val="ListParagraph"/>
        <w:numPr>
          <w:ilvl w:val="0"/>
          <w:numId w:val="1"/>
        </w:numPr>
      </w:pPr>
      <w:r w:rsidRPr="008A494C">
        <w:t>Any parts over 50 lbs must be properly secured to a pallet or crate</w:t>
      </w:r>
      <w:r>
        <w:t>d</w:t>
      </w:r>
      <w:r w:rsidRPr="008A494C">
        <w:t xml:space="preserve"> and oriented in a way that the part markings can be verified</w:t>
      </w:r>
      <w:r w:rsidR="00653E39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09"/>
        <w:gridCol w:w="8387"/>
      </w:tblGrid>
      <w:tr w:rsidR="006716C6" w:rsidRPr="000A5B6A" w14:paraId="413F2845" w14:textId="77777777" w:rsidTr="000A5B6A">
        <w:tc>
          <w:tcPr>
            <w:tcW w:w="1909" w:type="dxa"/>
            <w:tcBorders>
              <w:top w:val="nil"/>
              <w:left w:val="nil"/>
              <w:bottom w:val="nil"/>
            </w:tcBorders>
          </w:tcPr>
          <w:p w14:paraId="3565C849" w14:textId="77777777" w:rsidR="00B83F95" w:rsidRPr="000A5B6A" w:rsidRDefault="00B83F95" w:rsidP="000A5B6A">
            <w:pPr>
              <w:spacing w:after="0" w:line="240" w:lineRule="auto"/>
            </w:pPr>
            <w:r w:rsidRPr="000A5B6A">
              <w:t>Requestors Name:</w:t>
            </w:r>
          </w:p>
        </w:tc>
        <w:tc>
          <w:tcPr>
            <w:tcW w:w="8387" w:type="dxa"/>
          </w:tcPr>
          <w:p w14:paraId="1CC15DFB" w14:textId="4BB379FF" w:rsidR="00B83F95" w:rsidRPr="000A5B6A" w:rsidRDefault="00B83F95" w:rsidP="000A5B6A">
            <w:pPr>
              <w:spacing w:after="0" w:line="240" w:lineRule="auto"/>
            </w:pPr>
          </w:p>
        </w:tc>
      </w:tr>
      <w:tr w:rsidR="006716C6" w:rsidRPr="000A5B6A" w14:paraId="7DE0DB70" w14:textId="77777777" w:rsidTr="000A5B6A">
        <w:tc>
          <w:tcPr>
            <w:tcW w:w="1909" w:type="dxa"/>
            <w:tcBorders>
              <w:top w:val="nil"/>
              <w:left w:val="nil"/>
              <w:bottom w:val="nil"/>
            </w:tcBorders>
          </w:tcPr>
          <w:p w14:paraId="2EF8C0D9" w14:textId="77777777" w:rsidR="00B83F95" w:rsidRPr="000A5B6A" w:rsidRDefault="00B83F95" w:rsidP="000A5B6A">
            <w:pPr>
              <w:spacing w:after="0" w:line="240" w:lineRule="auto"/>
            </w:pPr>
            <w:r w:rsidRPr="000A5B6A">
              <w:t>Email Address</w:t>
            </w:r>
            <w:r w:rsidR="003F71F0" w:rsidRPr="000A5B6A">
              <w:t>:</w:t>
            </w:r>
          </w:p>
        </w:tc>
        <w:tc>
          <w:tcPr>
            <w:tcW w:w="8387" w:type="dxa"/>
          </w:tcPr>
          <w:p w14:paraId="180B203F" w14:textId="3F5C0E2B" w:rsidR="00B83F95" w:rsidRPr="000A5B6A" w:rsidRDefault="00B83F95" w:rsidP="000A5B6A">
            <w:pPr>
              <w:spacing w:after="0" w:line="240" w:lineRule="auto"/>
            </w:pPr>
          </w:p>
        </w:tc>
      </w:tr>
      <w:tr w:rsidR="006716C6" w:rsidRPr="000A5B6A" w14:paraId="1176F79D" w14:textId="77777777" w:rsidTr="000A5B6A">
        <w:tc>
          <w:tcPr>
            <w:tcW w:w="1909" w:type="dxa"/>
            <w:tcBorders>
              <w:top w:val="nil"/>
              <w:left w:val="nil"/>
              <w:bottom w:val="nil"/>
            </w:tcBorders>
          </w:tcPr>
          <w:p w14:paraId="364F4DA0" w14:textId="77777777" w:rsidR="00B83F95" w:rsidRPr="000A5B6A" w:rsidRDefault="00B83F95" w:rsidP="000A5B6A">
            <w:pPr>
              <w:spacing w:after="0" w:line="240" w:lineRule="auto"/>
            </w:pPr>
            <w:r w:rsidRPr="000A5B6A">
              <w:t>Phone Number</w:t>
            </w:r>
            <w:r w:rsidR="003F71F0" w:rsidRPr="000A5B6A">
              <w:t>:</w:t>
            </w:r>
          </w:p>
        </w:tc>
        <w:tc>
          <w:tcPr>
            <w:tcW w:w="8387" w:type="dxa"/>
          </w:tcPr>
          <w:p w14:paraId="1B61C95F" w14:textId="3882F253" w:rsidR="00B83F95" w:rsidRPr="000A5B6A" w:rsidRDefault="00B83F95" w:rsidP="000A5B6A">
            <w:pPr>
              <w:spacing w:after="0" w:line="240" w:lineRule="auto"/>
            </w:pPr>
          </w:p>
        </w:tc>
      </w:tr>
    </w:tbl>
    <w:p w14:paraId="1C05FB0F" w14:textId="77777777" w:rsidR="00A246D3" w:rsidRPr="008A494C" w:rsidRDefault="00A246D3" w:rsidP="00B83F9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4428"/>
      </w:tblGrid>
      <w:tr w:rsidR="00A246D3" w:rsidRPr="000A5B6A" w14:paraId="7D218E29" w14:textId="77777777" w:rsidTr="000A5B6A">
        <w:tc>
          <w:tcPr>
            <w:tcW w:w="5868" w:type="dxa"/>
            <w:tcBorders>
              <w:top w:val="nil"/>
              <w:left w:val="nil"/>
              <w:bottom w:val="nil"/>
            </w:tcBorders>
          </w:tcPr>
          <w:p w14:paraId="2C7D2AB1" w14:textId="673D70C0" w:rsidR="00A246D3" w:rsidRPr="000A5B6A" w:rsidRDefault="004D1D14" w:rsidP="000A5B6A">
            <w:pPr>
              <w:spacing w:after="0" w:line="240" w:lineRule="auto"/>
            </w:pPr>
            <w:r>
              <w:t xml:space="preserve">TFMC contact </w:t>
            </w:r>
            <w:r w:rsidR="00A246D3" w:rsidRPr="000A5B6A">
              <w:t xml:space="preserve">that authorized this transportation.  </w:t>
            </w:r>
          </w:p>
        </w:tc>
        <w:tc>
          <w:tcPr>
            <w:tcW w:w="4428" w:type="dxa"/>
          </w:tcPr>
          <w:p w14:paraId="58DBA3A3" w14:textId="3E27D9E6" w:rsidR="00A246D3" w:rsidRPr="000A5B6A" w:rsidRDefault="00A246D3" w:rsidP="000A5B6A">
            <w:pPr>
              <w:spacing w:after="0" w:line="240" w:lineRule="auto"/>
            </w:pPr>
          </w:p>
        </w:tc>
      </w:tr>
    </w:tbl>
    <w:p w14:paraId="0B57B4F5" w14:textId="77777777" w:rsidR="00A246D3" w:rsidRPr="008A494C" w:rsidRDefault="00A246D3" w:rsidP="00B83F9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2700"/>
        <w:gridCol w:w="2718"/>
      </w:tblGrid>
      <w:tr w:rsidR="00A246D3" w:rsidRPr="000A5B6A" w14:paraId="24D7F031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3EC5CA6F" w14:textId="77777777" w:rsidR="00A246D3" w:rsidRPr="000A5B6A" w:rsidRDefault="00A246D3" w:rsidP="000A5B6A">
            <w:pPr>
              <w:spacing w:after="0" w:line="240" w:lineRule="auto"/>
            </w:pPr>
            <w:r w:rsidRPr="000A5B6A">
              <w:t>Date ready for pick:</w:t>
            </w:r>
          </w:p>
        </w:tc>
        <w:tc>
          <w:tcPr>
            <w:tcW w:w="2880" w:type="dxa"/>
          </w:tcPr>
          <w:p w14:paraId="44F3DD57" w14:textId="19DF171C" w:rsidR="00A246D3" w:rsidRPr="000A5B6A" w:rsidRDefault="00A246D3" w:rsidP="000A5B6A">
            <w:pPr>
              <w:spacing w:after="0" w:line="240" w:lineRule="auto"/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5A7F245A" w14:textId="77777777" w:rsidR="00A246D3" w:rsidRPr="000A5B6A" w:rsidRDefault="00A246D3" w:rsidP="000A5B6A">
            <w:pPr>
              <w:spacing w:after="0" w:line="240" w:lineRule="auto"/>
            </w:pPr>
            <w:r w:rsidRPr="000A5B6A">
              <w:t>Date must be delivered by:</w:t>
            </w:r>
          </w:p>
        </w:tc>
        <w:tc>
          <w:tcPr>
            <w:tcW w:w="2718" w:type="dxa"/>
          </w:tcPr>
          <w:p w14:paraId="5AA2710D" w14:textId="1ECE24A7" w:rsidR="00A246D3" w:rsidRPr="000A5B6A" w:rsidRDefault="00A246D3" w:rsidP="000A5B6A">
            <w:pPr>
              <w:spacing w:after="0" w:line="240" w:lineRule="auto"/>
            </w:pPr>
          </w:p>
        </w:tc>
      </w:tr>
    </w:tbl>
    <w:p w14:paraId="0B2653EE" w14:textId="77777777" w:rsidR="00A246D3" w:rsidRPr="008A494C" w:rsidRDefault="00A246D3" w:rsidP="00B83F9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5778"/>
      </w:tblGrid>
      <w:tr w:rsidR="003F71F0" w:rsidRPr="000A5B6A" w14:paraId="58D3EEB2" w14:textId="77777777" w:rsidTr="000A5B6A">
        <w:tc>
          <w:tcPr>
            <w:tcW w:w="4518" w:type="dxa"/>
            <w:tcBorders>
              <w:top w:val="nil"/>
              <w:left w:val="nil"/>
              <w:bottom w:val="nil"/>
            </w:tcBorders>
          </w:tcPr>
          <w:p w14:paraId="586E99EA" w14:textId="77777777" w:rsidR="003F71F0" w:rsidRPr="000A5B6A" w:rsidRDefault="003F71F0" w:rsidP="000A5B6A">
            <w:pPr>
              <w:spacing w:after="0" w:line="240" w:lineRule="auto"/>
            </w:pPr>
            <w:r w:rsidRPr="000A5B6A">
              <w:t>Total value of material for insurance purposes.</w:t>
            </w:r>
          </w:p>
        </w:tc>
        <w:tc>
          <w:tcPr>
            <w:tcW w:w="5778" w:type="dxa"/>
          </w:tcPr>
          <w:p w14:paraId="261398A6" w14:textId="1E865CC0" w:rsidR="003F71F0" w:rsidRPr="000A5B6A" w:rsidRDefault="003F71F0" w:rsidP="000A5B6A">
            <w:pPr>
              <w:spacing w:after="0" w:line="240" w:lineRule="auto"/>
            </w:pPr>
          </w:p>
        </w:tc>
      </w:tr>
    </w:tbl>
    <w:p w14:paraId="55790D10" w14:textId="77777777" w:rsidR="003F71F0" w:rsidRPr="008A494C" w:rsidRDefault="003F71F0" w:rsidP="00B83F9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8298"/>
      </w:tblGrid>
      <w:tr w:rsidR="003F71F0" w:rsidRPr="000A5B6A" w14:paraId="372C4790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604674FE" w14:textId="1EFA8E11" w:rsidR="003F71F0" w:rsidRPr="000A5B6A" w:rsidRDefault="00754638" w:rsidP="000A5B6A">
            <w:pPr>
              <w:spacing w:after="0" w:line="240" w:lineRule="auto"/>
            </w:pPr>
            <w:r>
              <w:t xml:space="preserve">TFMC </w:t>
            </w:r>
            <w:r w:rsidR="003F71F0" w:rsidRPr="000A5B6A">
              <w:t>PO#’s</w:t>
            </w:r>
          </w:p>
        </w:tc>
        <w:tc>
          <w:tcPr>
            <w:tcW w:w="8298" w:type="dxa"/>
          </w:tcPr>
          <w:p w14:paraId="0A032EEF" w14:textId="23A0E17B" w:rsidR="003F71F0" w:rsidRPr="000A5B6A" w:rsidRDefault="003F71F0" w:rsidP="000A5B6A">
            <w:pPr>
              <w:spacing w:after="0" w:line="240" w:lineRule="auto"/>
            </w:pPr>
          </w:p>
        </w:tc>
      </w:tr>
      <w:tr w:rsidR="00861EAC" w:rsidRPr="000A5B6A" w14:paraId="68D0FAFE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38C236C1" w14:textId="3DACDE82" w:rsidR="00861EAC" w:rsidRPr="000A5B6A" w:rsidRDefault="00861EAC" w:rsidP="000A5B6A">
            <w:pPr>
              <w:spacing w:after="0" w:line="240" w:lineRule="auto"/>
            </w:pPr>
            <w:r w:rsidRPr="000A5B6A">
              <w:t>Other Reference</w:t>
            </w:r>
          </w:p>
        </w:tc>
        <w:tc>
          <w:tcPr>
            <w:tcW w:w="8298" w:type="dxa"/>
          </w:tcPr>
          <w:p w14:paraId="0DBB62FB" w14:textId="77777777" w:rsidR="00861EAC" w:rsidRPr="000A5B6A" w:rsidRDefault="00861EAC" w:rsidP="000A5B6A">
            <w:pPr>
              <w:spacing w:after="0" w:line="240" w:lineRule="auto"/>
            </w:pPr>
          </w:p>
        </w:tc>
      </w:tr>
    </w:tbl>
    <w:p w14:paraId="3439CAE0" w14:textId="77777777" w:rsidR="003F71F0" w:rsidRPr="008A494C" w:rsidRDefault="003F71F0" w:rsidP="00B83F95">
      <w:pPr>
        <w:spacing w:after="0"/>
      </w:pPr>
    </w:p>
    <w:p w14:paraId="2828BCBB" w14:textId="77777777" w:rsidR="00861EAC" w:rsidRPr="008A494C" w:rsidRDefault="00861EAC" w:rsidP="00B83F95">
      <w:pPr>
        <w:spacing w:after="0"/>
      </w:pPr>
      <w:r w:rsidRPr="008A494C">
        <w:rPr>
          <w:b/>
        </w:rPr>
        <w:t xml:space="preserve">COLLECTION ADDRESS                                </w:t>
      </w:r>
      <w:r w:rsidR="000116A0" w:rsidRPr="008A494C">
        <w:rPr>
          <w:b/>
        </w:rPr>
        <w:t xml:space="preserve">                               </w:t>
      </w:r>
      <w:r w:rsidRPr="008A494C">
        <w:rPr>
          <w:b/>
        </w:rPr>
        <w:t>SHIP TO INFORMATION</w:t>
      </w:r>
      <w:r w:rsidR="00EE5102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8"/>
        <w:gridCol w:w="3150"/>
        <w:gridCol w:w="1980"/>
        <w:gridCol w:w="3168"/>
      </w:tblGrid>
      <w:tr w:rsidR="00861EAC" w:rsidRPr="000A5B6A" w14:paraId="3C56D582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3DDD251B" w14:textId="77777777" w:rsidR="00861EAC" w:rsidRPr="000A5B6A" w:rsidRDefault="00861EAC" w:rsidP="000A5B6A">
            <w:pPr>
              <w:spacing w:after="0" w:line="240" w:lineRule="auto"/>
            </w:pPr>
            <w:r w:rsidRPr="000A5B6A">
              <w:t>Name of Co:</w:t>
            </w:r>
          </w:p>
        </w:tc>
        <w:tc>
          <w:tcPr>
            <w:tcW w:w="3150" w:type="dxa"/>
          </w:tcPr>
          <w:p w14:paraId="67E5481C" w14:textId="6DF6FA35" w:rsidR="00861EAC" w:rsidRPr="000A5B6A" w:rsidRDefault="00861EAC" w:rsidP="000A5B6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20C4910" w14:textId="77777777" w:rsidR="00861EAC" w:rsidRPr="000A5B6A" w:rsidRDefault="00861EAC" w:rsidP="000A5B6A">
            <w:pPr>
              <w:spacing w:after="0" w:line="240" w:lineRule="auto"/>
            </w:pPr>
            <w:r w:rsidRPr="000A5B6A">
              <w:t>Name of Co:</w:t>
            </w:r>
          </w:p>
        </w:tc>
        <w:tc>
          <w:tcPr>
            <w:tcW w:w="3168" w:type="dxa"/>
          </w:tcPr>
          <w:p w14:paraId="0C5BE46D" w14:textId="29295364" w:rsidR="00861EAC" w:rsidRPr="000A5B6A" w:rsidRDefault="00861EAC" w:rsidP="000A5B6A">
            <w:pPr>
              <w:spacing w:after="0" w:line="240" w:lineRule="auto"/>
            </w:pPr>
          </w:p>
        </w:tc>
      </w:tr>
      <w:tr w:rsidR="00861EAC" w:rsidRPr="000A5B6A" w14:paraId="09B22E0C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6A49A0A2" w14:textId="77777777" w:rsidR="00861EAC" w:rsidRPr="000A5B6A" w:rsidRDefault="00861EAC" w:rsidP="000A5B6A">
            <w:pPr>
              <w:spacing w:after="0" w:line="240" w:lineRule="auto"/>
            </w:pPr>
            <w:r w:rsidRPr="000A5B6A">
              <w:t>Physical Address:</w:t>
            </w:r>
          </w:p>
        </w:tc>
        <w:tc>
          <w:tcPr>
            <w:tcW w:w="3150" w:type="dxa"/>
          </w:tcPr>
          <w:p w14:paraId="25A460D6" w14:textId="36E9AAE1" w:rsidR="00861EAC" w:rsidRPr="000A5B6A" w:rsidRDefault="00861EAC" w:rsidP="000A5B6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23C07E" w14:textId="77777777" w:rsidR="00861EAC" w:rsidRPr="000A5B6A" w:rsidRDefault="00861EAC" w:rsidP="000A5B6A">
            <w:pPr>
              <w:spacing w:after="0" w:line="240" w:lineRule="auto"/>
            </w:pPr>
            <w:r w:rsidRPr="000A5B6A">
              <w:t>Physical Address:</w:t>
            </w:r>
          </w:p>
        </w:tc>
        <w:tc>
          <w:tcPr>
            <w:tcW w:w="3168" w:type="dxa"/>
          </w:tcPr>
          <w:p w14:paraId="2C9C77F1" w14:textId="550F3EEA" w:rsidR="00861EAC" w:rsidRPr="000A5B6A" w:rsidRDefault="00337038" w:rsidP="000A5B6A">
            <w:pPr>
              <w:spacing w:after="0" w:line="240" w:lineRule="auto"/>
            </w:pPr>
            <w:r w:rsidRPr="000A5B6A">
              <w:fldChar w:fldCharType="begin"/>
            </w:r>
            <w:r w:rsidR="00ED127B" w:rsidRPr="000A5B6A">
              <w:instrText xml:space="preserve"> IF(Ship To Info)=  </w:instrText>
            </w:r>
            <w:r w:rsidRPr="000A5B6A">
              <w:fldChar w:fldCharType="end"/>
            </w:r>
          </w:p>
        </w:tc>
      </w:tr>
      <w:tr w:rsidR="00861EAC" w:rsidRPr="000A5B6A" w14:paraId="7122E302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139D3F81" w14:textId="75D7B3B0" w:rsidR="00861EAC" w:rsidRPr="000A5B6A" w:rsidRDefault="00914400" w:rsidP="000A5B6A">
            <w:pPr>
              <w:spacing w:after="0" w:line="240" w:lineRule="auto"/>
            </w:pPr>
            <w:r>
              <w:t xml:space="preserve">City </w:t>
            </w:r>
            <w:r w:rsidR="00861EAC" w:rsidRPr="000A5B6A">
              <w:t>St</w:t>
            </w:r>
            <w:r>
              <w:t xml:space="preserve"> </w:t>
            </w:r>
            <w:r w:rsidR="00861EAC" w:rsidRPr="000A5B6A">
              <w:t>County, Zip:</w:t>
            </w:r>
          </w:p>
        </w:tc>
        <w:tc>
          <w:tcPr>
            <w:tcW w:w="3150" w:type="dxa"/>
          </w:tcPr>
          <w:p w14:paraId="1299F3BC" w14:textId="3D4D5BAC" w:rsidR="00861EAC" w:rsidRPr="000A5B6A" w:rsidRDefault="00861EAC" w:rsidP="000A5B6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7282BCB" w14:textId="77777777" w:rsidR="00861EAC" w:rsidRPr="000A5B6A" w:rsidRDefault="00861EAC" w:rsidP="000A5B6A">
            <w:pPr>
              <w:spacing w:after="0" w:line="240" w:lineRule="auto"/>
            </w:pPr>
            <w:r w:rsidRPr="000A5B6A">
              <w:t>City</w:t>
            </w:r>
            <w:r w:rsidR="00914400">
              <w:t xml:space="preserve"> St </w:t>
            </w:r>
            <w:r w:rsidRPr="000A5B6A">
              <w:t>County, Zip:</w:t>
            </w:r>
          </w:p>
        </w:tc>
        <w:tc>
          <w:tcPr>
            <w:tcW w:w="3168" w:type="dxa"/>
          </w:tcPr>
          <w:p w14:paraId="1B24E2F0" w14:textId="44ED8261" w:rsidR="00861EAC" w:rsidRPr="000A5B6A" w:rsidRDefault="00861EAC" w:rsidP="000A5B6A">
            <w:pPr>
              <w:spacing w:after="0" w:line="240" w:lineRule="auto"/>
            </w:pPr>
          </w:p>
        </w:tc>
      </w:tr>
      <w:tr w:rsidR="00861EAC" w:rsidRPr="000A5B6A" w14:paraId="059907C7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626BAB0D" w14:textId="77777777" w:rsidR="00861EAC" w:rsidRPr="000A5B6A" w:rsidRDefault="00861EAC" w:rsidP="000A5B6A">
            <w:pPr>
              <w:spacing w:after="0" w:line="240" w:lineRule="auto"/>
            </w:pPr>
            <w:r w:rsidRPr="000A5B6A">
              <w:t>Attn:</w:t>
            </w:r>
          </w:p>
        </w:tc>
        <w:tc>
          <w:tcPr>
            <w:tcW w:w="3150" w:type="dxa"/>
          </w:tcPr>
          <w:p w14:paraId="578DFE25" w14:textId="5BC29878" w:rsidR="00861EAC" w:rsidRPr="000A5B6A" w:rsidRDefault="00861EAC" w:rsidP="000A5B6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D5BA4E8" w14:textId="77777777" w:rsidR="00861EAC" w:rsidRPr="000A5B6A" w:rsidRDefault="00861EAC" w:rsidP="000A5B6A">
            <w:pPr>
              <w:spacing w:after="0" w:line="240" w:lineRule="auto"/>
            </w:pPr>
            <w:r w:rsidRPr="000A5B6A">
              <w:t>Attn:</w:t>
            </w:r>
          </w:p>
        </w:tc>
        <w:tc>
          <w:tcPr>
            <w:tcW w:w="3168" w:type="dxa"/>
          </w:tcPr>
          <w:p w14:paraId="3FD265D2" w14:textId="73329053" w:rsidR="00861EAC" w:rsidRPr="000A5B6A" w:rsidRDefault="00861EAC" w:rsidP="000A5B6A">
            <w:pPr>
              <w:spacing w:after="0" w:line="240" w:lineRule="auto"/>
            </w:pPr>
          </w:p>
        </w:tc>
      </w:tr>
      <w:tr w:rsidR="00861EAC" w:rsidRPr="000A5B6A" w14:paraId="74824AC0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5ACC12A4" w14:textId="77777777" w:rsidR="00861EAC" w:rsidRPr="000A5B6A" w:rsidRDefault="00861EAC" w:rsidP="000A5B6A">
            <w:pPr>
              <w:spacing w:after="0" w:line="240" w:lineRule="auto"/>
            </w:pPr>
            <w:r w:rsidRPr="000A5B6A">
              <w:t>Phone &amp; Email:</w:t>
            </w:r>
          </w:p>
        </w:tc>
        <w:tc>
          <w:tcPr>
            <w:tcW w:w="3150" w:type="dxa"/>
          </w:tcPr>
          <w:p w14:paraId="61F40401" w14:textId="3AC33636" w:rsidR="00861EAC" w:rsidRPr="000A5B6A" w:rsidRDefault="00861EAC" w:rsidP="000A5B6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94A7FD0" w14:textId="77777777" w:rsidR="00861EAC" w:rsidRPr="000A5B6A" w:rsidRDefault="00861EAC" w:rsidP="000A5B6A">
            <w:pPr>
              <w:spacing w:after="0" w:line="240" w:lineRule="auto"/>
            </w:pPr>
            <w:r w:rsidRPr="000A5B6A">
              <w:t>Phone &amp; Email:</w:t>
            </w:r>
          </w:p>
        </w:tc>
        <w:tc>
          <w:tcPr>
            <w:tcW w:w="3168" w:type="dxa"/>
          </w:tcPr>
          <w:p w14:paraId="6A164C84" w14:textId="1ED29193" w:rsidR="00861EAC" w:rsidRPr="000A5B6A" w:rsidRDefault="00861EAC" w:rsidP="000A5B6A">
            <w:pPr>
              <w:spacing w:after="0" w:line="240" w:lineRule="auto"/>
            </w:pPr>
          </w:p>
        </w:tc>
      </w:tr>
      <w:tr w:rsidR="00861EAC" w:rsidRPr="000A5B6A" w14:paraId="5AB1C4F4" w14:textId="77777777" w:rsidTr="000A5B6A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14:paraId="457AB00B" w14:textId="77777777" w:rsidR="00861EAC" w:rsidRPr="000A5B6A" w:rsidRDefault="00861EAC" w:rsidP="000A5B6A">
            <w:pPr>
              <w:spacing w:after="0" w:line="240" w:lineRule="auto"/>
            </w:pPr>
            <w:r w:rsidRPr="000A5B6A">
              <w:t>Hours of Pickup:</w:t>
            </w:r>
          </w:p>
        </w:tc>
        <w:tc>
          <w:tcPr>
            <w:tcW w:w="3150" w:type="dxa"/>
          </w:tcPr>
          <w:p w14:paraId="0EC07F6C" w14:textId="53601C45" w:rsidR="00861EAC" w:rsidRPr="000A5B6A" w:rsidRDefault="00861EAC" w:rsidP="000A5B6A">
            <w:pPr>
              <w:spacing w:after="0" w:line="240" w:lineRule="auto"/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9E51B85" w14:textId="77777777" w:rsidR="00861EAC" w:rsidRPr="000A5B6A" w:rsidRDefault="00861EAC" w:rsidP="000A5B6A">
            <w:pPr>
              <w:spacing w:after="0" w:line="240" w:lineRule="auto"/>
            </w:pPr>
            <w:r w:rsidRPr="000A5B6A">
              <w:t>Hours of Receiving:</w:t>
            </w:r>
          </w:p>
        </w:tc>
        <w:tc>
          <w:tcPr>
            <w:tcW w:w="3168" w:type="dxa"/>
          </w:tcPr>
          <w:p w14:paraId="355D6328" w14:textId="77777777" w:rsidR="00861EAC" w:rsidRPr="000A5B6A" w:rsidRDefault="00861EAC" w:rsidP="000A5B6A">
            <w:pPr>
              <w:spacing w:after="0" w:line="240" w:lineRule="auto"/>
            </w:pPr>
          </w:p>
        </w:tc>
      </w:tr>
    </w:tbl>
    <w:p w14:paraId="70DDB328" w14:textId="77777777" w:rsidR="00861EAC" w:rsidRPr="008A494C" w:rsidRDefault="00861EAC" w:rsidP="00B83F9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440"/>
        <w:gridCol w:w="5220"/>
        <w:gridCol w:w="1530"/>
        <w:gridCol w:w="1368"/>
      </w:tblGrid>
      <w:tr w:rsidR="00D946AB" w:rsidRPr="000A5B6A" w14:paraId="6E391715" w14:textId="77777777" w:rsidTr="000A5B6A">
        <w:tc>
          <w:tcPr>
            <w:tcW w:w="738" w:type="dxa"/>
          </w:tcPr>
          <w:p w14:paraId="1A85F46C" w14:textId="77777777" w:rsidR="00D946AB" w:rsidRPr="000A5B6A" w:rsidRDefault="00D946AB" w:rsidP="000A5B6A">
            <w:pPr>
              <w:spacing w:after="0" w:line="240" w:lineRule="auto"/>
              <w:jc w:val="center"/>
              <w:rPr>
                <w:b/>
              </w:rPr>
            </w:pPr>
            <w:r w:rsidRPr="000A5B6A">
              <w:rPr>
                <w:b/>
              </w:rPr>
              <w:t>QTY</w:t>
            </w:r>
          </w:p>
        </w:tc>
        <w:tc>
          <w:tcPr>
            <w:tcW w:w="1440" w:type="dxa"/>
          </w:tcPr>
          <w:p w14:paraId="1FFEA3B6" w14:textId="77777777" w:rsidR="00D946AB" w:rsidRPr="000A5B6A" w:rsidRDefault="00D946AB" w:rsidP="000A5B6A">
            <w:pPr>
              <w:spacing w:after="0" w:line="240" w:lineRule="auto"/>
              <w:jc w:val="center"/>
              <w:rPr>
                <w:b/>
              </w:rPr>
            </w:pPr>
            <w:r w:rsidRPr="000A5B6A">
              <w:rPr>
                <w:b/>
              </w:rPr>
              <w:t>Package</w:t>
            </w:r>
          </w:p>
        </w:tc>
        <w:tc>
          <w:tcPr>
            <w:tcW w:w="5220" w:type="dxa"/>
          </w:tcPr>
          <w:p w14:paraId="06DB33BE" w14:textId="77777777" w:rsidR="00D946AB" w:rsidRPr="000A5B6A" w:rsidRDefault="00D946AB" w:rsidP="000A5B6A">
            <w:pPr>
              <w:spacing w:after="0" w:line="240" w:lineRule="auto"/>
              <w:jc w:val="center"/>
              <w:rPr>
                <w:b/>
              </w:rPr>
            </w:pPr>
            <w:r w:rsidRPr="000A5B6A">
              <w:rPr>
                <w:b/>
              </w:rPr>
              <w:t>Part # &amp; Description</w:t>
            </w:r>
          </w:p>
        </w:tc>
        <w:tc>
          <w:tcPr>
            <w:tcW w:w="1530" w:type="dxa"/>
          </w:tcPr>
          <w:p w14:paraId="225CC376" w14:textId="77777777" w:rsidR="00D946AB" w:rsidRPr="000A5B6A" w:rsidRDefault="00D946AB" w:rsidP="000A5B6A">
            <w:pPr>
              <w:spacing w:after="0" w:line="240" w:lineRule="auto"/>
              <w:jc w:val="center"/>
              <w:rPr>
                <w:b/>
              </w:rPr>
            </w:pPr>
            <w:r w:rsidRPr="000A5B6A">
              <w:rPr>
                <w:b/>
              </w:rPr>
              <w:t>DIMS</w:t>
            </w:r>
          </w:p>
        </w:tc>
        <w:tc>
          <w:tcPr>
            <w:tcW w:w="1368" w:type="dxa"/>
          </w:tcPr>
          <w:p w14:paraId="5BC34BA0" w14:textId="77777777" w:rsidR="00D946AB" w:rsidRPr="000A5B6A" w:rsidRDefault="00D946AB" w:rsidP="000A5B6A">
            <w:pPr>
              <w:spacing w:after="0" w:line="240" w:lineRule="auto"/>
              <w:jc w:val="center"/>
              <w:rPr>
                <w:b/>
              </w:rPr>
            </w:pPr>
            <w:r w:rsidRPr="000A5B6A">
              <w:rPr>
                <w:b/>
              </w:rPr>
              <w:t>Weight</w:t>
            </w:r>
          </w:p>
        </w:tc>
      </w:tr>
      <w:tr w:rsidR="00D946AB" w:rsidRPr="000A5B6A" w14:paraId="753A922C" w14:textId="77777777" w:rsidTr="000A5B6A">
        <w:tc>
          <w:tcPr>
            <w:tcW w:w="738" w:type="dxa"/>
          </w:tcPr>
          <w:p w14:paraId="1F37784B" w14:textId="73648AD6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440" w:type="dxa"/>
          </w:tcPr>
          <w:p w14:paraId="2E0E8BDF" w14:textId="50B96500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5220" w:type="dxa"/>
          </w:tcPr>
          <w:p w14:paraId="7F18AD72" w14:textId="1B8C74E5" w:rsidR="00D946AB" w:rsidRPr="000A5B6A" w:rsidRDefault="008C502C" w:rsidP="000A5B6A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1530" w:type="dxa"/>
          </w:tcPr>
          <w:p w14:paraId="70C2DA88" w14:textId="487851F3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368" w:type="dxa"/>
          </w:tcPr>
          <w:p w14:paraId="7E4697CD" w14:textId="2BCCBF98" w:rsidR="00D946AB" w:rsidRPr="000A5B6A" w:rsidRDefault="00D946AB" w:rsidP="000A5B6A">
            <w:pPr>
              <w:spacing w:after="0" w:line="240" w:lineRule="auto"/>
            </w:pPr>
          </w:p>
        </w:tc>
      </w:tr>
      <w:tr w:rsidR="00E63E8B" w:rsidRPr="000A5B6A" w14:paraId="7CD11B53" w14:textId="77777777" w:rsidTr="000A5B6A">
        <w:tc>
          <w:tcPr>
            <w:tcW w:w="738" w:type="dxa"/>
          </w:tcPr>
          <w:p w14:paraId="6306A82E" w14:textId="732F2BC6" w:rsidR="00E63E8B" w:rsidRPr="000A5B6A" w:rsidRDefault="00E63E8B" w:rsidP="00E63E8B">
            <w:pPr>
              <w:spacing w:after="0" w:line="240" w:lineRule="auto"/>
            </w:pPr>
          </w:p>
        </w:tc>
        <w:tc>
          <w:tcPr>
            <w:tcW w:w="1440" w:type="dxa"/>
          </w:tcPr>
          <w:p w14:paraId="116ED2D7" w14:textId="4D0E35CD" w:rsidR="00E63E8B" w:rsidRPr="000A5B6A" w:rsidRDefault="00E63E8B" w:rsidP="00E63E8B">
            <w:pPr>
              <w:spacing w:after="0" w:line="240" w:lineRule="auto"/>
            </w:pPr>
          </w:p>
        </w:tc>
        <w:tc>
          <w:tcPr>
            <w:tcW w:w="5220" w:type="dxa"/>
          </w:tcPr>
          <w:p w14:paraId="639B4BAF" w14:textId="7360FE6B" w:rsidR="00E63E8B" w:rsidRPr="000A5B6A" w:rsidRDefault="00E63E8B" w:rsidP="00E63E8B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1530" w:type="dxa"/>
          </w:tcPr>
          <w:p w14:paraId="57B360A6" w14:textId="46E47E6D" w:rsidR="00E63E8B" w:rsidRPr="000A5B6A" w:rsidRDefault="00E63E8B" w:rsidP="00E63E8B">
            <w:pPr>
              <w:spacing w:after="0" w:line="240" w:lineRule="auto"/>
            </w:pPr>
          </w:p>
        </w:tc>
        <w:tc>
          <w:tcPr>
            <w:tcW w:w="1368" w:type="dxa"/>
          </w:tcPr>
          <w:p w14:paraId="178FA59C" w14:textId="35907942" w:rsidR="00E63E8B" w:rsidRPr="000A5B6A" w:rsidRDefault="00E63E8B" w:rsidP="00E63E8B">
            <w:pPr>
              <w:spacing w:after="0" w:line="240" w:lineRule="auto"/>
            </w:pPr>
            <w:r>
              <w:t xml:space="preserve"> </w:t>
            </w:r>
          </w:p>
        </w:tc>
      </w:tr>
      <w:tr w:rsidR="00D946AB" w:rsidRPr="000A5B6A" w14:paraId="05B595B2" w14:textId="77777777" w:rsidTr="000A5B6A">
        <w:tc>
          <w:tcPr>
            <w:tcW w:w="738" w:type="dxa"/>
          </w:tcPr>
          <w:p w14:paraId="7D122E31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440" w:type="dxa"/>
          </w:tcPr>
          <w:p w14:paraId="3D83157F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5220" w:type="dxa"/>
          </w:tcPr>
          <w:p w14:paraId="68DC812D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530" w:type="dxa"/>
          </w:tcPr>
          <w:p w14:paraId="6E548598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368" w:type="dxa"/>
          </w:tcPr>
          <w:p w14:paraId="3B9607CA" w14:textId="77777777" w:rsidR="00D946AB" w:rsidRPr="000A5B6A" w:rsidRDefault="00D946AB" w:rsidP="000A5B6A">
            <w:pPr>
              <w:spacing w:after="0" w:line="240" w:lineRule="auto"/>
            </w:pPr>
          </w:p>
        </w:tc>
      </w:tr>
      <w:tr w:rsidR="00D946AB" w:rsidRPr="000A5B6A" w14:paraId="74464D7D" w14:textId="77777777" w:rsidTr="000A5B6A">
        <w:tc>
          <w:tcPr>
            <w:tcW w:w="738" w:type="dxa"/>
          </w:tcPr>
          <w:p w14:paraId="223C81D1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440" w:type="dxa"/>
          </w:tcPr>
          <w:p w14:paraId="064CF297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5220" w:type="dxa"/>
          </w:tcPr>
          <w:p w14:paraId="51033F28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530" w:type="dxa"/>
          </w:tcPr>
          <w:p w14:paraId="049AB322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368" w:type="dxa"/>
          </w:tcPr>
          <w:p w14:paraId="3DD6CB69" w14:textId="77777777" w:rsidR="00D946AB" w:rsidRPr="000A5B6A" w:rsidRDefault="00D946AB" w:rsidP="000A5B6A">
            <w:pPr>
              <w:spacing w:after="0" w:line="240" w:lineRule="auto"/>
            </w:pPr>
          </w:p>
        </w:tc>
      </w:tr>
      <w:tr w:rsidR="003657BF" w:rsidRPr="000A5B6A" w14:paraId="1BD0B426" w14:textId="77777777" w:rsidTr="000A5B6A">
        <w:tc>
          <w:tcPr>
            <w:tcW w:w="738" w:type="dxa"/>
          </w:tcPr>
          <w:p w14:paraId="4817A627" w14:textId="77777777" w:rsidR="003657BF" w:rsidRPr="000A5B6A" w:rsidRDefault="003657BF" w:rsidP="000A5B6A">
            <w:pPr>
              <w:spacing w:after="0" w:line="240" w:lineRule="auto"/>
            </w:pPr>
          </w:p>
        </w:tc>
        <w:tc>
          <w:tcPr>
            <w:tcW w:w="1440" w:type="dxa"/>
          </w:tcPr>
          <w:p w14:paraId="4E4DF5D1" w14:textId="77777777" w:rsidR="003657BF" w:rsidRPr="000A5B6A" w:rsidRDefault="003657BF" w:rsidP="000A5B6A">
            <w:pPr>
              <w:spacing w:after="0" w:line="240" w:lineRule="auto"/>
            </w:pPr>
          </w:p>
        </w:tc>
        <w:tc>
          <w:tcPr>
            <w:tcW w:w="5220" w:type="dxa"/>
          </w:tcPr>
          <w:p w14:paraId="1FDC2FFD" w14:textId="77777777" w:rsidR="003657BF" w:rsidRPr="000A5B6A" w:rsidRDefault="003657BF" w:rsidP="000A5B6A">
            <w:pPr>
              <w:spacing w:after="0" w:line="240" w:lineRule="auto"/>
            </w:pPr>
          </w:p>
        </w:tc>
        <w:tc>
          <w:tcPr>
            <w:tcW w:w="1530" w:type="dxa"/>
          </w:tcPr>
          <w:p w14:paraId="5D29C750" w14:textId="77777777" w:rsidR="003657BF" w:rsidRPr="000A5B6A" w:rsidRDefault="003657BF" w:rsidP="000A5B6A">
            <w:pPr>
              <w:spacing w:after="0" w:line="240" w:lineRule="auto"/>
            </w:pPr>
          </w:p>
        </w:tc>
        <w:tc>
          <w:tcPr>
            <w:tcW w:w="1368" w:type="dxa"/>
          </w:tcPr>
          <w:p w14:paraId="26D03011" w14:textId="77777777" w:rsidR="003657BF" w:rsidRPr="000A5B6A" w:rsidRDefault="003657BF" w:rsidP="000A5B6A">
            <w:pPr>
              <w:spacing w:after="0" w:line="240" w:lineRule="auto"/>
            </w:pPr>
          </w:p>
        </w:tc>
      </w:tr>
      <w:tr w:rsidR="00D946AB" w:rsidRPr="000A5B6A" w14:paraId="208BE8D3" w14:textId="77777777" w:rsidTr="000A5B6A">
        <w:tc>
          <w:tcPr>
            <w:tcW w:w="738" w:type="dxa"/>
          </w:tcPr>
          <w:p w14:paraId="309BE395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440" w:type="dxa"/>
          </w:tcPr>
          <w:p w14:paraId="6776936F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5220" w:type="dxa"/>
          </w:tcPr>
          <w:p w14:paraId="4B02EE07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530" w:type="dxa"/>
          </w:tcPr>
          <w:p w14:paraId="4A72612D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368" w:type="dxa"/>
          </w:tcPr>
          <w:p w14:paraId="2106E500" w14:textId="77777777" w:rsidR="00D946AB" w:rsidRPr="000A5B6A" w:rsidRDefault="00D946AB" w:rsidP="000A5B6A">
            <w:pPr>
              <w:spacing w:after="0" w:line="240" w:lineRule="auto"/>
            </w:pPr>
          </w:p>
        </w:tc>
      </w:tr>
      <w:tr w:rsidR="00D946AB" w:rsidRPr="000A5B6A" w14:paraId="535C8C46" w14:textId="77777777" w:rsidTr="000A5B6A">
        <w:tc>
          <w:tcPr>
            <w:tcW w:w="738" w:type="dxa"/>
          </w:tcPr>
          <w:p w14:paraId="326FA67E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440" w:type="dxa"/>
          </w:tcPr>
          <w:p w14:paraId="00530053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5220" w:type="dxa"/>
          </w:tcPr>
          <w:p w14:paraId="0B402DBF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530" w:type="dxa"/>
          </w:tcPr>
          <w:p w14:paraId="3827B7B4" w14:textId="77777777" w:rsidR="00D946AB" w:rsidRPr="000A5B6A" w:rsidRDefault="00D946AB" w:rsidP="000A5B6A">
            <w:pPr>
              <w:spacing w:after="0" w:line="240" w:lineRule="auto"/>
            </w:pPr>
          </w:p>
        </w:tc>
        <w:tc>
          <w:tcPr>
            <w:tcW w:w="1368" w:type="dxa"/>
          </w:tcPr>
          <w:p w14:paraId="66BF48E6" w14:textId="77777777" w:rsidR="00D946AB" w:rsidRPr="000A5B6A" w:rsidRDefault="00D946AB" w:rsidP="000A5B6A">
            <w:pPr>
              <w:spacing w:after="0" w:line="240" w:lineRule="auto"/>
            </w:pPr>
          </w:p>
        </w:tc>
      </w:tr>
      <w:tr w:rsidR="002D677F" w:rsidRPr="000A5B6A" w14:paraId="28BDB5A9" w14:textId="77777777" w:rsidTr="000A5B6A">
        <w:tc>
          <w:tcPr>
            <w:tcW w:w="738" w:type="dxa"/>
          </w:tcPr>
          <w:p w14:paraId="40361F03" w14:textId="77777777" w:rsidR="002D677F" w:rsidRPr="000A5B6A" w:rsidRDefault="002D677F" w:rsidP="000A5B6A">
            <w:pPr>
              <w:spacing w:after="0" w:line="240" w:lineRule="auto"/>
            </w:pPr>
          </w:p>
        </w:tc>
        <w:tc>
          <w:tcPr>
            <w:tcW w:w="1440" w:type="dxa"/>
          </w:tcPr>
          <w:p w14:paraId="77507E65" w14:textId="77777777" w:rsidR="002D677F" w:rsidRPr="000A5B6A" w:rsidRDefault="002D677F" w:rsidP="000A5B6A">
            <w:pPr>
              <w:spacing w:after="0" w:line="240" w:lineRule="auto"/>
            </w:pPr>
          </w:p>
        </w:tc>
        <w:tc>
          <w:tcPr>
            <w:tcW w:w="5220" w:type="dxa"/>
          </w:tcPr>
          <w:p w14:paraId="660DCD65" w14:textId="77777777" w:rsidR="002D677F" w:rsidRPr="000A5B6A" w:rsidRDefault="002D677F" w:rsidP="000A5B6A">
            <w:pPr>
              <w:spacing w:after="0" w:line="240" w:lineRule="auto"/>
            </w:pPr>
          </w:p>
        </w:tc>
        <w:tc>
          <w:tcPr>
            <w:tcW w:w="1530" w:type="dxa"/>
          </w:tcPr>
          <w:p w14:paraId="3A8D7A54" w14:textId="77777777" w:rsidR="002D677F" w:rsidRPr="000A5B6A" w:rsidRDefault="002D677F" w:rsidP="000A5B6A">
            <w:pPr>
              <w:spacing w:after="0" w:line="240" w:lineRule="auto"/>
            </w:pPr>
          </w:p>
        </w:tc>
        <w:tc>
          <w:tcPr>
            <w:tcW w:w="1368" w:type="dxa"/>
          </w:tcPr>
          <w:p w14:paraId="609AABCD" w14:textId="77777777" w:rsidR="002D677F" w:rsidRPr="000A5B6A" w:rsidRDefault="002D677F" w:rsidP="000A5B6A">
            <w:pPr>
              <w:spacing w:after="0" w:line="240" w:lineRule="auto"/>
            </w:pPr>
          </w:p>
        </w:tc>
      </w:tr>
      <w:tr w:rsidR="002D677F" w:rsidRPr="000A5B6A" w14:paraId="4AE3F057" w14:textId="77777777" w:rsidTr="000A5B6A">
        <w:tc>
          <w:tcPr>
            <w:tcW w:w="738" w:type="dxa"/>
          </w:tcPr>
          <w:p w14:paraId="07B0C1E4" w14:textId="77777777" w:rsidR="002D677F" w:rsidRPr="000A5B6A" w:rsidRDefault="002D677F" w:rsidP="000A5B6A">
            <w:pPr>
              <w:spacing w:after="0" w:line="240" w:lineRule="auto"/>
            </w:pPr>
          </w:p>
        </w:tc>
        <w:tc>
          <w:tcPr>
            <w:tcW w:w="1440" w:type="dxa"/>
          </w:tcPr>
          <w:p w14:paraId="230B0067" w14:textId="77777777" w:rsidR="002D677F" w:rsidRPr="000A5B6A" w:rsidRDefault="002D677F" w:rsidP="000A5B6A">
            <w:pPr>
              <w:spacing w:after="0" w:line="240" w:lineRule="auto"/>
            </w:pPr>
          </w:p>
        </w:tc>
        <w:tc>
          <w:tcPr>
            <w:tcW w:w="5220" w:type="dxa"/>
          </w:tcPr>
          <w:p w14:paraId="781B2836" w14:textId="77777777" w:rsidR="002D677F" w:rsidRPr="000A5B6A" w:rsidRDefault="002D677F" w:rsidP="000A5B6A">
            <w:pPr>
              <w:spacing w:after="0" w:line="240" w:lineRule="auto"/>
            </w:pPr>
          </w:p>
        </w:tc>
        <w:tc>
          <w:tcPr>
            <w:tcW w:w="1530" w:type="dxa"/>
          </w:tcPr>
          <w:p w14:paraId="44E293AE" w14:textId="77777777" w:rsidR="002D677F" w:rsidRPr="000A5B6A" w:rsidRDefault="002D677F" w:rsidP="000A5B6A">
            <w:pPr>
              <w:spacing w:after="0" w:line="240" w:lineRule="auto"/>
            </w:pPr>
          </w:p>
        </w:tc>
        <w:tc>
          <w:tcPr>
            <w:tcW w:w="1368" w:type="dxa"/>
          </w:tcPr>
          <w:p w14:paraId="434861FD" w14:textId="77777777" w:rsidR="002D677F" w:rsidRPr="000A5B6A" w:rsidRDefault="002D677F" w:rsidP="000A5B6A">
            <w:pPr>
              <w:spacing w:after="0" w:line="240" w:lineRule="auto"/>
            </w:pPr>
          </w:p>
        </w:tc>
      </w:tr>
    </w:tbl>
    <w:p w14:paraId="08C03FDF" w14:textId="28CB14A0" w:rsidR="00ED0A79" w:rsidRDefault="00ED0A79" w:rsidP="00954E56">
      <w:pPr>
        <w:spacing w:after="0"/>
      </w:pPr>
    </w:p>
    <w:sectPr w:rsidR="00ED0A79" w:rsidSect="002F1E08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6D4A" w14:textId="77777777" w:rsidR="002F1E08" w:rsidRDefault="002F1E08" w:rsidP="005D568B">
      <w:pPr>
        <w:spacing w:after="0" w:line="240" w:lineRule="auto"/>
      </w:pPr>
      <w:r>
        <w:separator/>
      </w:r>
    </w:p>
  </w:endnote>
  <w:endnote w:type="continuationSeparator" w:id="0">
    <w:p w14:paraId="379EBA9D" w14:textId="77777777" w:rsidR="002F1E08" w:rsidRDefault="002F1E08" w:rsidP="005D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C4B13" w14:textId="77777777" w:rsidR="002F1E08" w:rsidRDefault="002F1E08" w:rsidP="005D568B">
      <w:pPr>
        <w:spacing w:after="0" w:line="240" w:lineRule="auto"/>
      </w:pPr>
      <w:r>
        <w:separator/>
      </w:r>
    </w:p>
  </w:footnote>
  <w:footnote w:type="continuationSeparator" w:id="0">
    <w:p w14:paraId="5366935B" w14:textId="77777777" w:rsidR="002F1E08" w:rsidRDefault="002F1E08" w:rsidP="005D5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8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400"/>
      <w:gridCol w:w="4780"/>
    </w:tblGrid>
    <w:tr w:rsidR="00971127" w:rsidRPr="00971127" w14:paraId="24D478F1" w14:textId="77777777" w:rsidTr="00592AA8">
      <w:trPr>
        <w:trHeight w:val="300"/>
      </w:trPr>
      <w:tc>
        <w:tcPr>
          <w:tcW w:w="5400" w:type="dxa"/>
          <w:vMerge w:val="restart"/>
          <w:shd w:val="clear" w:color="auto" w:fill="auto"/>
          <w:noWrap/>
          <w:vAlign w:val="center"/>
          <w:hideMark/>
        </w:tcPr>
        <w:p w14:paraId="1E09DDE2" w14:textId="77777777" w:rsidR="00592AA8" w:rsidRPr="00971127" w:rsidRDefault="00BF6F4F" w:rsidP="00592AA8">
          <w:pPr>
            <w:spacing w:after="0" w:line="240" w:lineRule="auto"/>
            <w:ind w:right="440"/>
            <w:rPr>
              <w:rFonts w:eastAsia="Times New Roman"/>
              <w:color w:val="00000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249ABC17" wp14:editId="5F2E963F">
                <wp:extent cx="2859659" cy="746125"/>
                <wp:effectExtent l="0" t="0" r="0" b="0"/>
                <wp:docPr id="2" name="Picture 2" descr="cid:image001.png@01D27329.9F0194A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id:image001.png@01D27329.9F0194A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09244" cy="7590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186ADB">
            <w:rPr>
              <w:rFonts w:eastAsia="Times New Roman"/>
              <w:color w:val="000000"/>
            </w:rPr>
            <w:t xml:space="preserve"> </w:t>
          </w:r>
        </w:p>
      </w:tc>
      <w:tc>
        <w:tcPr>
          <w:tcW w:w="4780" w:type="dxa"/>
          <w:shd w:val="clear" w:color="auto" w:fill="auto"/>
          <w:noWrap/>
          <w:vAlign w:val="bottom"/>
          <w:hideMark/>
        </w:tcPr>
        <w:p w14:paraId="7B91D63A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  <w:r w:rsidRPr="00971127">
            <w:rPr>
              <w:rFonts w:eastAsia="Times New Roman"/>
              <w:color w:val="000000"/>
            </w:rPr>
            <w:t> </w:t>
          </w:r>
          <w:r>
            <w:rPr>
              <w:rFonts w:ascii="Verdana" w:hAnsi="Verdana"/>
              <w:color w:val="000000"/>
              <w:sz w:val="20"/>
              <w:szCs w:val="20"/>
            </w:rPr>
            <w:t>Number:</w:t>
          </w:r>
          <w:r w:rsidR="00592AA8">
            <w:rPr>
              <w:rFonts w:ascii="Verdana" w:hAnsi="Verdana"/>
              <w:color w:val="000000"/>
              <w:sz w:val="20"/>
              <w:szCs w:val="20"/>
            </w:rPr>
            <w:t xml:space="preserve"> </w:t>
          </w:r>
          <w:r w:rsidR="008221E4" w:rsidRPr="008221E4">
            <w:t>RSCM-LOG-003</w:t>
          </w:r>
        </w:p>
      </w:tc>
    </w:tr>
    <w:tr w:rsidR="00971127" w:rsidRPr="00971127" w14:paraId="2D688220" w14:textId="77777777" w:rsidTr="00971127">
      <w:trPr>
        <w:trHeight w:val="300"/>
      </w:trPr>
      <w:tc>
        <w:tcPr>
          <w:tcW w:w="5400" w:type="dxa"/>
          <w:vMerge/>
          <w:vAlign w:val="center"/>
          <w:hideMark/>
        </w:tcPr>
        <w:p w14:paraId="0630716C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</w:p>
      </w:tc>
      <w:tc>
        <w:tcPr>
          <w:tcW w:w="4780" w:type="dxa"/>
          <w:shd w:val="clear" w:color="auto" w:fill="auto"/>
          <w:noWrap/>
          <w:vAlign w:val="bottom"/>
          <w:hideMark/>
        </w:tcPr>
        <w:p w14:paraId="0B7BF4BC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  <w:r w:rsidRPr="00971127">
            <w:rPr>
              <w:rFonts w:eastAsia="Times New Roman"/>
              <w:color w:val="000000"/>
            </w:rPr>
            <w:t> </w:t>
          </w:r>
          <w:r>
            <w:rPr>
              <w:rFonts w:eastAsia="Times New Roman"/>
              <w:color w:val="000000"/>
            </w:rPr>
            <w:t>Revision: A</w:t>
          </w:r>
        </w:p>
      </w:tc>
    </w:tr>
    <w:tr w:rsidR="00971127" w:rsidRPr="00971127" w14:paraId="7BCD9A01" w14:textId="77777777" w:rsidTr="00971127">
      <w:trPr>
        <w:trHeight w:val="300"/>
      </w:trPr>
      <w:tc>
        <w:tcPr>
          <w:tcW w:w="5400" w:type="dxa"/>
          <w:vMerge/>
          <w:vAlign w:val="center"/>
          <w:hideMark/>
        </w:tcPr>
        <w:p w14:paraId="1D54D773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</w:p>
      </w:tc>
      <w:tc>
        <w:tcPr>
          <w:tcW w:w="4780" w:type="dxa"/>
          <w:shd w:val="clear" w:color="auto" w:fill="auto"/>
          <w:noWrap/>
          <w:vAlign w:val="bottom"/>
          <w:hideMark/>
        </w:tcPr>
        <w:p w14:paraId="5ADA17BD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  <w:r w:rsidRPr="00971127">
            <w:rPr>
              <w:rFonts w:eastAsia="Times New Roman"/>
              <w:color w:val="000000"/>
            </w:rPr>
            <w:t> </w:t>
          </w:r>
          <w:r>
            <w:rPr>
              <w:rFonts w:eastAsia="Times New Roman"/>
              <w:color w:val="000000"/>
            </w:rPr>
            <w:t>Release Date:</w:t>
          </w:r>
        </w:p>
      </w:tc>
    </w:tr>
    <w:tr w:rsidR="00971127" w:rsidRPr="00971127" w14:paraId="611B4499" w14:textId="77777777" w:rsidTr="00592AA8">
      <w:trPr>
        <w:trHeight w:val="300"/>
      </w:trPr>
      <w:tc>
        <w:tcPr>
          <w:tcW w:w="5400" w:type="dxa"/>
          <w:vMerge w:val="restart"/>
          <w:shd w:val="clear" w:color="auto" w:fill="auto"/>
          <w:noWrap/>
          <w:vAlign w:val="center"/>
          <w:hideMark/>
        </w:tcPr>
        <w:p w14:paraId="199A0B3B" w14:textId="77777777" w:rsidR="00592AA8" w:rsidRDefault="00592AA8" w:rsidP="00592AA8">
          <w:pPr>
            <w:spacing w:after="0" w:line="240" w:lineRule="auto"/>
            <w:jc w:val="center"/>
            <w:rPr>
              <w:rFonts w:ascii="Verdana" w:eastAsia="Times New Roman" w:hAnsi="Verdana"/>
              <w:color w:val="000000"/>
              <w:sz w:val="20"/>
              <w:szCs w:val="20"/>
            </w:rPr>
          </w:pPr>
          <w:r>
            <w:rPr>
              <w:rFonts w:ascii="Verdana" w:eastAsia="Times New Roman" w:hAnsi="Verdana"/>
              <w:color w:val="000000"/>
              <w:sz w:val="20"/>
              <w:szCs w:val="20"/>
            </w:rPr>
            <w:t>Form / Record</w:t>
          </w:r>
        </w:p>
        <w:p w14:paraId="45AD9B71" w14:textId="77777777" w:rsidR="00592AA8" w:rsidRDefault="00592AA8" w:rsidP="00592AA8">
          <w:pPr>
            <w:spacing w:after="0" w:line="240" w:lineRule="auto"/>
            <w:jc w:val="center"/>
            <w:rPr>
              <w:rFonts w:ascii="Verdana" w:eastAsia="Times New Roman" w:hAnsi="Verdana"/>
              <w:color w:val="000000"/>
              <w:sz w:val="20"/>
              <w:szCs w:val="20"/>
            </w:rPr>
          </w:pPr>
        </w:p>
        <w:p w14:paraId="3031230E" w14:textId="77777777" w:rsidR="00971127" w:rsidRPr="00971127" w:rsidRDefault="00971127" w:rsidP="00186ADB">
          <w:pPr>
            <w:spacing w:after="0" w:line="240" w:lineRule="auto"/>
            <w:jc w:val="center"/>
            <w:rPr>
              <w:rFonts w:ascii="Verdana" w:eastAsia="Times New Roman" w:hAnsi="Verdana"/>
              <w:color w:val="000000"/>
              <w:sz w:val="20"/>
              <w:szCs w:val="20"/>
            </w:rPr>
          </w:pPr>
          <w:r w:rsidRPr="00971127">
            <w:rPr>
              <w:rFonts w:ascii="Verdana" w:eastAsia="Times New Roman" w:hAnsi="Verdana"/>
              <w:color w:val="000000"/>
              <w:sz w:val="20"/>
              <w:szCs w:val="20"/>
            </w:rPr>
            <w:t xml:space="preserve">Title: </w:t>
          </w:r>
          <w:r w:rsidR="00592AA8">
            <w:rPr>
              <w:rFonts w:ascii="Verdana" w:eastAsia="Times New Roman" w:hAnsi="Verdana"/>
              <w:b/>
              <w:bCs/>
              <w:color w:val="000000"/>
              <w:sz w:val="20"/>
            </w:rPr>
            <w:t xml:space="preserve">VENDOR PICKUP </w:t>
          </w:r>
          <w:r w:rsidRPr="00971127">
            <w:rPr>
              <w:rFonts w:ascii="Verdana" w:eastAsia="Times New Roman" w:hAnsi="Verdana"/>
              <w:b/>
              <w:bCs/>
              <w:color w:val="000000"/>
              <w:sz w:val="20"/>
            </w:rPr>
            <w:t>REQUEST FORM</w:t>
          </w:r>
        </w:p>
      </w:tc>
      <w:tc>
        <w:tcPr>
          <w:tcW w:w="4780" w:type="dxa"/>
          <w:shd w:val="clear" w:color="auto" w:fill="auto"/>
          <w:noWrap/>
          <w:vAlign w:val="bottom"/>
          <w:hideMark/>
        </w:tcPr>
        <w:p w14:paraId="681AA43A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  <w:r w:rsidRPr="00971127">
            <w:rPr>
              <w:rFonts w:eastAsia="Times New Roman"/>
              <w:color w:val="000000"/>
            </w:rPr>
            <w:t> </w:t>
          </w:r>
          <w:r>
            <w:rPr>
              <w:rFonts w:eastAsia="Times New Roman"/>
              <w:color w:val="000000"/>
            </w:rPr>
            <w:t>Reviewed By:</w:t>
          </w:r>
        </w:p>
      </w:tc>
    </w:tr>
    <w:tr w:rsidR="00971127" w:rsidRPr="00971127" w14:paraId="4CD77424" w14:textId="77777777" w:rsidTr="00971127">
      <w:trPr>
        <w:trHeight w:val="300"/>
      </w:trPr>
      <w:tc>
        <w:tcPr>
          <w:tcW w:w="5400" w:type="dxa"/>
          <w:vMerge/>
          <w:vAlign w:val="center"/>
          <w:hideMark/>
        </w:tcPr>
        <w:p w14:paraId="6E238143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</w:p>
      </w:tc>
      <w:tc>
        <w:tcPr>
          <w:tcW w:w="4780" w:type="dxa"/>
          <w:shd w:val="clear" w:color="auto" w:fill="auto"/>
          <w:noWrap/>
          <w:vAlign w:val="bottom"/>
          <w:hideMark/>
        </w:tcPr>
        <w:p w14:paraId="6322E5D1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  <w:r w:rsidRPr="00971127">
            <w:rPr>
              <w:rFonts w:eastAsia="Times New Roman"/>
              <w:color w:val="000000"/>
            </w:rPr>
            <w:t> </w:t>
          </w:r>
          <w:r>
            <w:rPr>
              <w:rFonts w:eastAsia="Times New Roman"/>
              <w:color w:val="000000"/>
            </w:rPr>
            <w:t>Approved By:</w:t>
          </w:r>
        </w:p>
      </w:tc>
    </w:tr>
    <w:tr w:rsidR="00971127" w:rsidRPr="00971127" w14:paraId="4168EAB1" w14:textId="77777777" w:rsidTr="00186ADB">
      <w:trPr>
        <w:trHeight w:val="242"/>
      </w:trPr>
      <w:tc>
        <w:tcPr>
          <w:tcW w:w="5400" w:type="dxa"/>
          <w:vMerge/>
          <w:vAlign w:val="center"/>
          <w:hideMark/>
        </w:tcPr>
        <w:p w14:paraId="008F7488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</w:p>
      </w:tc>
      <w:tc>
        <w:tcPr>
          <w:tcW w:w="4780" w:type="dxa"/>
          <w:shd w:val="clear" w:color="auto" w:fill="auto"/>
          <w:noWrap/>
          <w:vAlign w:val="bottom"/>
          <w:hideMark/>
        </w:tcPr>
        <w:p w14:paraId="1A7624A7" w14:textId="77777777" w:rsidR="00971127" w:rsidRPr="00971127" w:rsidRDefault="00971127" w:rsidP="00971127">
          <w:pPr>
            <w:spacing w:after="0" w:line="240" w:lineRule="auto"/>
            <w:rPr>
              <w:rFonts w:eastAsia="Times New Roman"/>
              <w:color w:val="000000"/>
            </w:rPr>
          </w:pPr>
          <w:r w:rsidRPr="00971127">
            <w:rPr>
              <w:rFonts w:eastAsia="Times New Roman"/>
              <w:color w:val="000000"/>
            </w:rPr>
            <w:t> </w:t>
          </w:r>
          <w:r>
            <w:rPr>
              <w:rFonts w:eastAsia="Times New Roman"/>
              <w:color w:val="000000"/>
            </w:rPr>
            <w:t>Page 1 of 1:</w:t>
          </w:r>
        </w:p>
      </w:tc>
    </w:tr>
  </w:tbl>
  <w:p w14:paraId="71006D57" w14:textId="77777777" w:rsidR="00D946AB" w:rsidRDefault="00D946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7495C"/>
    <w:multiLevelType w:val="hybridMultilevel"/>
    <w:tmpl w:val="B96E4B3C"/>
    <w:lvl w:ilvl="0" w:tplc="B94AF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145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3A0"/>
    <w:rsid w:val="0000013B"/>
    <w:rsid w:val="000116A0"/>
    <w:rsid w:val="00020078"/>
    <w:rsid w:val="0006208C"/>
    <w:rsid w:val="00090529"/>
    <w:rsid w:val="000A437A"/>
    <w:rsid w:val="000A5B6A"/>
    <w:rsid w:val="000C4200"/>
    <w:rsid w:val="001257EB"/>
    <w:rsid w:val="0013091A"/>
    <w:rsid w:val="001353F8"/>
    <w:rsid w:val="001652AB"/>
    <w:rsid w:val="00175E0F"/>
    <w:rsid w:val="00186ADB"/>
    <w:rsid w:val="0019750E"/>
    <w:rsid w:val="001A1E36"/>
    <w:rsid w:val="001B26A8"/>
    <w:rsid w:val="001B6D9C"/>
    <w:rsid w:val="001B7F4E"/>
    <w:rsid w:val="001C5081"/>
    <w:rsid w:val="001D59B5"/>
    <w:rsid w:val="002178A9"/>
    <w:rsid w:val="00276B3E"/>
    <w:rsid w:val="00297FD5"/>
    <w:rsid w:val="002D2574"/>
    <w:rsid w:val="002D677F"/>
    <w:rsid w:val="002F1E08"/>
    <w:rsid w:val="00320B62"/>
    <w:rsid w:val="00330F9B"/>
    <w:rsid w:val="0033120A"/>
    <w:rsid w:val="00337038"/>
    <w:rsid w:val="00347886"/>
    <w:rsid w:val="00357191"/>
    <w:rsid w:val="00362107"/>
    <w:rsid w:val="003657BF"/>
    <w:rsid w:val="00386FEC"/>
    <w:rsid w:val="00393DCD"/>
    <w:rsid w:val="003A4F62"/>
    <w:rsid w:val="003E3758"/>
    <w:rsid w:val="003F71F0"/>
    <w:rsid w:val="004332A6"/>
    <w:rsid w:val="0043346B"/>
    <w:rsid w:val="00444CFF"/>
    <w:rsid w:val="00481540"/>
    <w:rsid w:val="00482CC5"/>
    <w:rsid w:val="004C7D9E"/>
    <w:rsid w:val="004D1D14"/>
    <w:rsid w:val="004D57A8"/>
    <w:rsid w:val="00525082"/>
    <w:rsid w:val="00533D63"/>
    <w:rsid w:val="00592AA8"/>
    <w:rsid w:val="005B29D0"/>
    <w:rsid w:val="005B567B"/>
    <w:rsid w:val="005C015C"/>
    <w:rsid w:val="005C3FB9"/>
    <w:rsid w:val="005D568B"/>
    <w:rsid w:val="005E31FD"/>
    <w:rsid w:val="005F0E95"/>
    <w:rsid w:val="005F3D88"/>
    <w:rsid w:val="00641628"/>
    <w:rsid w:val="00647927"/>
    <w:rsid w:val="00653E39"/>
    <w:rsid w:val="006579F5"/>
    <w:rsid w:val="00664386"/>
    <w:rsid w:val="00667E4F"/>
    <w:rsid w:val="006716C6"/>
    <w:rsid w:val="006B2AAF"/>
    <w:rsid w:val="006C06F3"/>
    <w:rsid w:val="006C5999"/>
    <w:rsid w:val="006D2EE3"/>
    <w:rsid w:val="00743E03"/>
    <w:rsid w:val="007440D7"/>
    <w:rsid w:val="00744603"/>
    <w:rsid w:val="00754638"/>
    <w:rsid w:val="007B11AA"/>
    <w:rsid w:val="007C3216"/>
    <w:rsid w:val="007C3A42"/>
    <w:rsid w:val="007D09AD"/>
    <w:rsid w:val="00817CCC"/>
    <w:rsid w:val="008221E4"/>
    <w:rsid w:val="008264F4"/>
    <w:rsid w:val="00836D77"/>
    <w:rsid w:val="0085134B"/>
    <w:rsid w:val="00854FE6"/>
    <w:rsid w:val="00861EAC"/>
    <w:rsid w:val="00871711"/>
    <w:rsid w:val="00892CA1"/>
    <w:rsid w:val="008A05FA"/>
    <w:rsid w:val="008A494C"/>
    <w:rsid w:val="008C502C"/>
    <w:rsid w:val="008D48FE"/>
    <w:rsid w:val="009100D3"/>
    <w:rsid w:val="009101FA"/>
    <w:rsid w:val="00914400"/>
    <w:rsid w:val="009146D9"/>
    <w:rsid w:val="00942CDD"/>
    <w:rsid w:val="00946938"/>
    <w:rsid w:val="00954E56"/>
    <w:rsid w:val="00971127"/>
    <w:rsid w:val="009773B4"/>
    <w:rsid w:val="009811D9"/>
    <w:rsid w:val="009E53A0"/>
    <w:rsid w:val="009E7454"/>
    <w:rsid w:val="00A20920"/>
    <w:rsid w:val="00A22D9E"/>
    <w:rsid w:val="00A246D3"/>
    <w:rsid w:val="00A348F9"/>
    <w:rsid w:val="00A67B83"/>
    <w:rsid w:val="00A94DA2"/>
    <w:rsid w:val="00AA4EF9"/>
    <w:rsid w:val="00AB153C"/>
    <w:rsid w:val="00AC63C1"/>
    <w:rsid w:val="00AE093B"/>
    <w:rsid w:val="00B216E0"/>
    <w:rsid w:val="00B44833"/>
    <w:rsid w:val="00B51774"/>
    <w:rsid w:val="00B83F95"/>
    <w:rsid w:val="00B94CF7"/>
    <w:rsid w:val="00BC093D"/>
    <w:rsid w:val="00BF6F4F"/>
    <w:rsid w:val="00C03D49"/>
    <w:rsid w:val="00C0713D"/>
    <w:rsid w:val="00C65F06"/>
    <w:rsid w:val="00CA0D04"/>
    <w:rsid w:val="00CB2845"/>
    <w:rsid w:val="00CD5DC0"/>
    <w:rsid w:val="00D035D7"/>
    <w:rsid w:val="00D07A28"/>
    <w:rsid w:val="00D11D45"/>
    <w:rsid w:val="00D375B3"/>
    <w:rsid w:val="00D61F1D"/>
    <w:rsid w:val="00D7115F"/>
    <w:rsid w:val="00D946AB"/>
    <w:rsid w:val="00D97B82"/>
    <w:rsid w:val="00DA6EBE"/>
    <w:rsid w:val="00DC13BD"/>
    <w:rsid w:val="00DC4BE5"/>
    <w:rsid w:val="00E07910"/>
    <w:rsid w:val="00E10392"/>
    <w:rsid w:val="00E3109F"/>
    <w:rsid w:val="00E452DC"/>
    <w:rsid w:val="00E50AF9"/>
    <w:rsid w:val="00E51A86"/>
    <w:rsid w:val="00E608A4"/>
    <w:rsid w:val="00E63E8B"/>
    <w:rsid w:val="00E671BB"/>
    <w:rsid w:val="00E91709"/>
    <w:rsid w:val="00EB0633"/>
    <w:rsid w:val="00EB3114"/>
    <w:rsid w:val="00EB6F0E"/>
    <w:rsid w:val="00ED0A79"/>
    <w:rsid w:val="00ED127B"/>
    <w:rsid w:val="00EE2AF5"/>
    <w:rsid w:val="00EE5102"/>
    <w:rsid w:val="00F1678E"/>
    <w:rsid w:val="00F56371"/>
    <w:rsid w:val="00F70110"/>
    <w:rsid w:val="00F7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E34F9"/>
  <w15:docId w15:val="{E39DAFB6-FAAD-4E57-85D5-8A36A103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50E"/>
    <w:pPr>
      <w:spacing w:after="200" w:line="276" w:lineRule="auto"/>
    </w:pPr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5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8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D56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D5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68B"/>
  </w:style>
  <w:style w:type="paragraph" w:styleId="Footer">
    <w:name w:val="footer"/>
    <w:basedOn w:val="Normal"/>
    <w:link w:val="FooterChar"/>
    <w:uiPriority w:val="99"/>
    <w:unhideWhenUsed/>
    <w:rsid w:val="005D5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68B"/>
  </w:style>
  <w:style w:type="character" w:styleId="Hyperlink">
    <w:name w:val="Hyperlink"/>
    <w:basedOn w:val="DefaultParagraphFont"/>
    <w:uiPriority w:val="99"/>
    <w:unhideWhenUsed/>
    <w:rsid w:val="00B83F95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61EAC"/>
    <w:rPr>
      <w:color w:val="808080"/>
    </w:rPr>
  </w:style>
  <w:style w:type="character" w:styleId="Strong">
    <w:name w:val="Strong"/>
    <w:basedOn w:val="DefaultParagraphFont"/>
    <w:uiPriority w:val="22"/>
    <w:qFormat/>
    <w:rsid w:val="0097112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65F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2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451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C_Vendorpickup@digicorner.onmicrosof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5162B.29AA294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rantt\Desktop\Vendor%20Pick%20Up%20Request%20Form%20-%20Dispatc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1F68-782B-4C50-B882-B1AB82F4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Vendor Pick Up Request Form - Dispatch.dotx</Template>
  <TotalTime>2</TotalTime>
  <Pages>1</Pages>
  <Words>177</Words>
  <Characters>1011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FMC</Company>
  <LinksUpToDate>false</LinksUpToDate>
  <CharactersWithSpaces>1186</CharactersWithSpaces>
  <SharedDoc>false</SharedDoc>
  <HLinks>
    <vt:vector size="24" baseType="variant">
      <vt:variant>
        <vt:i4>4980785</vt:i4>
      </vt:variant>
      <vt:variant>
        <vt:i4>11</vt:i4>
      </vt:variant>
      <vt:variant>
        <vt:i4>0</vt:i4>
      </vt:variant>
      <vt:variant>
        <vt:i4>5</vt:i4>
      </vt:variant>
      <vt:variant>
        <vt:lpwstr>mailto:Subsea.shipping@fmcti.com</vt:lpwstr>
      </vt:variant>
      <vt:variant>
        <vt:lpwstr/>
      </vt:variant>
      <vt:variant>
        <vt:i4>6684676</vt:i4>
      </vt:variant>
      <vt:variant>
        <vt:i4>6</vt:i4>
      </vt:variant>
      <vt:variant>
        <vt:i4>0</vt:i4>
      </vt:variant>
      <vt:variant>
        <vt:i4>5</vt:i4>
      </vt:variant>
      <vt:variant>
        <vt:lpwstr>mailto:Ron.Eskridge@fmcti.com</vt:lpwstr>
      </vt:variant>
      <vt:variant>
        <vt:lpwstr/>
      </vt:variant>
      <vt:variant>
        <vt:i4>5046304</vt:i4>
      </vt:variant>
      <vt:variant>
        <vt:i4>3</vt:i4>
      </vt:variant>
      <vt:variant>
        <vt:i4>0</vt:i4>
      </vt:variant>
      <vt:variant>
        <vt:i4>5</vt:i4>
      </vt:variant>
      <vt:variant>
        <vt:lpwstr>mailto:Danial.Cruz@fmcti.com</vt:lpwstr>
      </vt:variant>
      <vt:variant>
        <vt:lpwstr/>
      </vt:variant>
      <vt:variant>
        <vt:i4>196656</vt:i4>
      </vt:variant>
      <vt:variant>
        <vt:i4>0</vt:i4>
      </vt:variant>
      <vt:variant>
        <vt:i4>0</vt:i4>
      </vt:variant>
      <vt:variant>
        <vt:i4>5</vt:i4>
      </vt:variant>
      <vt:variant>
        <vt:lpwstr>mailto:Vendorpickuprequest@fmcti.com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FMC Technology User</dc:creator>
  <cp:keywords/>
  <dc:description/>
  <cp:lastModifiedBy>Jermaine Jonas</cp:lastModifiedBy>
  <cp:revision>2</cp:revision>
  <cp:lastPrinted>2010-12-03T18:21:00Z</cp:lastPrinted>
  <dcterms:created xsi:type="dcterms:W3CDTF">2024-11-15T17:51:00Z</dcterms:created>
  <dcterms:modified xsi:type="dcterms:W3CDTF">2024-11-15T17:51:00Z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b48b937-0ae3-46f5-b32e-f3232b5be847_Enabled">
    <vt:lpwstr>True</vt:lpwstr>
  </property>
  <property fmtid="{D5CDD505-2E9C-101B-9397-08002B2CF9AE}" pid="3" name="MSIP_Label_3b48b937-0ae3-46f5-b32e-f3232b5be847_SiteId">
    <vt:lpwstr>9179d01a-e94c-4488-b5f0-4554bc474f8c</vt:lpwstr>
  </property>
  <property fmtid="{D5CDD505-2E9C-101B-9397-08002B2CF9AE}" pid="4" name="MSIP_Label_3b48b937-0ae3-46f5-b32e-f3232b5be847_Owner">
    <vt:lpwstr>David.Cervantes@technipfmc.com</vt:lpwstr>
  </property>
  <property fmtid="{D5CDD505-2E9C-101B-9397-08002B2CF9AE}" pid="5" name="MSIP_Label_3b48b937-0ae3-46f5-b32e-f3232b5be847_SetDate">
    <vt:lpwstr>2019-08-27T13:42:40.6928405Z</vt:lpwstr>
  </property>
  <property fmtid="{D5CDD505-2E9C-101B-9397-08002B2CF9AE}" pid="6" name="MSIP_Label_3b48b937-0ae3-46f5-b32e-f3232b5be847_Name">
    <vt:lpwstr>General</vt:lpwstr>
  </property>
  <property fmtid="{D5CDD505-2E9C-101B-9397-08002B2CF9AE}" pid="7" name="MSIP_Label_3b48b937-0ae3-46f5-b32e-f3232b5be847_Application">
    <vt:lpwstr>Microsoft Azure Information Protection</vt:lpwstr>
  </property>
  <property fmtid="{D5CDD505-2E9C-101B-9397-08002B2CF9AE}" pid="8" name="MSIP_Label_3b48b937-0ae3-46f5-b32e-f3232b5be847_Extended_MSFT_Method">
    <vt:lpwstr>Automatic</vt:lpwstr>
  </property>
  <property fmtid="{D5CDD505-2E9C-101B-9397-08002B2CF9AE}" pid="9" name="MSIP_Label_8caabacf-b917-4a45-9a5f-ed3a53d2eeb7_Enabled">
    <vt:lpwstr>true</vt:lpwstr>
  </property>
  <property fmtid="{D5CDD505-2E9C-101B-9397-08002B2CF9AE}" pid="10" name="MSIP_Label_8caabacf-b917-4a45-9a5f-ed3a53d2eeb7_SetDate">
    <vt:lpwstr>2024-03-28T14:12:28Z</vt:lpwstr>
  </property>
  <property fmtid="{D5CDD505-2E9C-101B-9397-08002B2CF9AE}" pid="11" name="MSIP_Label_8caabacf-b917-4a45-9a5f-ed3a53d2eeb7_Method">
    <vt:lpwstr>Standard</vt:lpwstr>
  </property>
  <property fmtid="{D5CDD505-2E9C-101B-9397-08002B2CF9AE}" pid="12" name="MSIP_Label_8caabacf-b917-4a45-9a5f-ed3a53d2eeb7_Name">
    <vt:lpwstr>Anyone - No Protection</vt:lpwstr>
  </property>
  <property fmtid="{D5CDD505-2E9C-101B-9397-08002B2CF9AE}" pid="13" name="MSIP_Label_8caabacf-b917-4a45-9a5f-ed3a53d2eeb7_SiteId">
    <vt:lpwstr>0804c951-93a0-405d-80e4-fa87c7551d6a</vt:lpwstr>
  </property>
  <property fmtid="{D5CDD505-2E9C-101B-9397-08002B2CF9AE}" pid="14" name="MSIP_Label_8caabacf-b917-4a45-9a5f-ed3a53d2eeb7_ActionId">
    <vt:lpwstr>4c69e3d5-3f00-41d5-b634-6e72a1106a82</vt:lpwstr>
  </property>
  <property fmtid="{D5CDD505-2E9C-101B-9397-08002B2CF9AE}" pid="15" name="MSIP_Label_8caabacf-b917-4a45-9a5f-ed3a53d2eeb7_ContentBits">
    <vt:lpwstr>0</vt:lpwstr>
  </property>
</Properties>
</file>